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C75292" w:rsidR="00535E9B" w:rsidRDefault="00FD4B8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D4B8D">
        <w:rPr>
          <w:rFonts w:ascii="Verdana" w:eastAsia="Verdana" w:hAnsi="Verdana" w:cs="Times New Roman"/>
          <w:b/>
        </w:rPr>
        <w:t xml:space="preserve">ZAŁĄCZNIK NR </w:t>
      </w:r>
      <w:r w:rsidR="00660393">
        <w:rPr>
          <w:rFonts w:ascii="Verdana" w:eastAsia="Verdana" w:hAnsi="Verdana" w:cs="Times New Roman"/>
          <w:b/>
        </w:rPr>
        <w:t>8</w:t>
      </w:r>
      <w:r w:rsidRPr="00FD4B8D">
        <w:rPr>
          <w:rFonts w:ascii="Verdana" w:eastAsia="Verdana" w:hAnsi="Verdana" w:cs="Times New Roman"/>
          <w:b/>
        </w:rPr>
        <w:t xml:space="preserve"> DO SWZ – WYKAZ POTENCJAŁU TECHNICZNEGO (WZÓR)</w:t>
      </w:r>
    </w:p>
    <w:p w14:paraId="40B95D0E" w14:textId="3CBC6934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231CBAD2" w14:textId="77777777" w:rsidR="006F0C13" w:rsidRPr="00535E9B" w:rsidRDefault="006F0C13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965"/>
        <w:gridCol w:w="1700"/>
        <w:gridCol w:w="4253"/>
      </w:tblGrid>
      <w:tr w:rsidR="00B67D39" w:rsidRPr="006B56FD" w14:paraId="7AAC9FB8" w14:textId="77777777" w:rsidTr="006F0C1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34B7A8" w14:textId="77777777" w:rsidR="00935BE9" w:rsidRPr="006B56FD" w:rsidRDefault="00B67D39" w:rsidP="00935BE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935BE9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935BE9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4768E3B" w14:textId="77777777" w:rsidR="00935BE9" w:rsidRPr="006B56FD" w:rsidRDefault="00935BE9" w:rsidP="00935BE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333B6459" w:rsidR="00B67D39" w:rsidRPr="006B56FD" w:rsidRDefault="00935BE9" w:rsidP="00935BE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7869ADD" w:rsidR="00381365" w:rsidRPr="00B67D39" w:rsidRDefault="00FD4B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FD4B8D">
        <w:rPr>
          <w:rFonts w:cstheme="minorHAnsi"/>
          <w:b/>
          <w:szCs w:val="18"/>
        </w:rPr>
        <w:t>WYKAZ POTENCJAŁU TECHNICZNEGO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38F72CA6" w:rsidR="00381365" w:rsidRPr="00FD4B8D" w:rsidRDefault="00FD4B8D" w:rsidP="006F0C13">
      <w:pPr>
        <w:spacing w:after="120"/>
        <w:jc w:val="both"/>
        <w:rPr>
          <w:rFonts w:cstheme="minorHAnsi"/>
          <w:lang w:eastAsia="pl-PL"/>
        </w:rPr>
      </w:pPr>
      <w:r w:rsidRPr="00FD4B8D">
        <w:rPr>
          <w:rFonts w:cstheme="minorHAnsi"/>
          <w:lang w:eastAsia="pl-PL"/>
        </w:rPr>
        <w:t xml:space="preserve">Składając Ofertę w postępowaniu zakupowym nr </w:t>
      </w:r>
      <w:r w:rsidR="00660393" w:rsidRPr="00660393">
        <w:rPr>
          <w:rFonts w:cstheme="minorHAnsi"/>
          <w:b/>
          <w:bCs/>
          <w:lang w:eastAsia="pl-PL"/>
        </w:rPr>
        <w:t>POST/DYS/OB/GZ/0056</w:t>
      </w:r>
      <w:r w:rsidR="00C054EE">
        <w:rPr>
          <w:rFonts w:cstheme="minorHAnsi"/>
          <w:b/>
          <w:bCs/>
          <w:lang w:eastAsia="pl-PL"/>
        </w:rPr>
        <w:t>8</w:t>
      </w:r>
      <w:r w:rsidR="00660393" w:rsidRPr="00660393">
        <w:rPr>
          <w:rFonts w:cstheme="minorHAnsi"/>
          <w:b/>
          <w:bCs/>
          <w:lang w:eastAsia="pl-PL"/>
        </w:rPr>
        <w:t>/2026</w:t>
      </w:r>
      <w:r w:rsidRPr="00FD4B8D">
        <w:rPr>
          <w:rFonts w:cstheme="minorHAnsi"/>
          <w:lang w:eastAsia="pl-PL"/>
        </w:rPr>
        <w:t xml:space="preserve"> prowadzonym w trybie przetargu nieograniczonego pn. </w:t>
      </w:r>
      <w:r w:rsidR="00660393">
        <w:rPr>
          <w:rFonts w:cstheme="minorHAnsi"/>
          <w:lang w:eastAsia="pl-PL"/>
        </w:rPr>
        <w:t>„</w:t>
      </w:r>
      <w:r w:rsidR="00C054EE" w:rsidRPr="00C054EE">
        <w:rPr>
          <w:rFonts w:cstheme="minorHAnsi"/>
          <w:b/>
          <w:bCs/>
          <w:lang w:eastAsia="pl-PL"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="00660393">
        <w:rPr>
          <w:rFonts w:cstheme="minorHAnsi"/>
          <w:b/>
          <w:bCs/>
          <w:lang w:eastAsia="pl-PL"/>
        </w:rPr>
        <w:t>”</w:t>
      </w:r>
      <w:r w:rsidRPr="00FD4B8D">
        <w:rPr>
          <w:rFonts w:cstheme="minorHAnsi"/>
        </w:rPr>
        <w:t xml:space="preserve">, </w:t>
      </w:r>
      <w:r w:rsidRPr="00FD4B8D">
        <w:rPr>
          <w:rFonts w:cstheme="minorHAnsi"/>
          <w:b/>
          <w:lang w:eastAsia="pl-PL"/>
        </w:rPr>
        <w:t>oświadczamy</w:t>
      </w:r>
      <w:r w:rsidRPr="00FD4B8D">
        <w:rPr>
          <w:rFonts w:cstheme="minorHAnsi"/>
          <w:lang w:eastAsia="pl-PL"/>
        </w:rPr>
        <w:t xml:space="preserve">, </w:t>
      </w:r>
      <w:r w:rsidRPr="00FD4B8D">
        <w:rPr>
          <w:rFonts w:cstheme="minorHAnsi"/>
          <w:bCs/>
          <w:lang w:eastAsia="pl-PL"/>
        </w:rPr>
        <w:t>że</w:t>
      </w:r>
      <w:r w:rsidRPr="00FD4B8D">
        <w:rPr>
          <w:rFonts w:cstheme="minorHAnsi"/>
          <w:lang w:eastAsia="pl-PL"/>
        </w:rPr>
        <w:t xml:space="preserve"> dysponujemy specjalistycznym sprzętem do realizacji czynności objętych przedmiotem zamówienia, jak niżej:</w:t>
      </w:r>
    </w:p>
    <w:p w14:paraId="1AAB7624" w14:textId="4A636BF6" w:rsidR="00FD4B8D" w:rsidRPr="00FD4B8D" w:rsidRDefault="00FD4B8D" w:rsidP="006F0C13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4368"/>
        <w:gridCol w:w="2073"/>
        <w:gridCol w:w="2858"/>
      </w:tblGrid>
      <w:tr w:rsidR="00FD4B8D" w:rsidRPr="00FD4B8D" w14:paraId="760E8ACB" w14:textId="77777777" w:rsidTr="006F0C1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67DE1FD" w14:textId="77777777" w:rsidR="00FD4B8D" w:rsidRPr="006F0C13" w:rsidRDefault="00FD4B8D" w:rsidP="006F0C13">
            <w:pPr>
              <w:pStyle w:val="opis"/>
              <w:tabs>
                <w:tab w:val="left" w:pos="415"/>
              </w:tabs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C14BC36" w14:textId="02A93228" w:rsidR="00FD4B8D" w:rsidRPr="006F0C13" w:rsidRDefault="00FD4B8D" w:rsidP="00660393">
            <w:pPr>
              <w:pStyle w:val="opis"/>
              <w:spacing w:line="240" w:lineRule="auto"/>
              <w:ind w:left="-51" w:right="85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Wykaz</w:t>
            </w:r>
            <w:r w:rsidRPr="006F0C13">
              <w:rPr>
                <w:rFonts w:asciiTheme="minorHAnsi" w:hAnsiTheme="minorHAnsi" w:cstheme="minorHAnsi"/>
                <w:bCs/>
                <w:sz w:val="18"/>
              </w:rPr>
              <w:t xml:space="preserve"> sprzętu </w:t>
            </w:r>
            <w:r w:rsidR="00660393">
              <w:rPr>
                <w:rFonts w:asciiTheme="minorHAnsi" w:hAnsiTheme="minorHAnsi" w:cstheme="minorHAnsi"/>
                <w:bCs/>
                <w:sz w:val="18"/>
              </w:rPr>
              <w:t xml:space="preserve">dostępnego </w:t>
            </w:r>
            <w:r w:rsidRPr="006F0C13">
              <w:rPr>
                <w:rFonts w:asciiTheme="minorHAnsi" w:hAnsiTheme="minorHAnsi" w:cstheme="minorHAnsi"/>
                <w:bCs/>
                <w:sz w:val="18"/>
              </w:rPr>
              <w:t>Wykonawcy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28515AB" w14:textId="77777777" w:rsidR="00FD4B8D" w:rsidRPr="006F0C13" w:rsidRDefault="00FD4B8D" w:rsidP="006F0C13">
            <w:pPr>
              <w:pStyle w:val="opis"/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Ilość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AEBF92A" w14:textId="77777777" w:rsidR="001840D0" w:rsidRDefault="001840D0" w:rsidP="001840D0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Informacja o podstawie do dysponowania </w:t>
            </w:r>
          </w:p>
          <w:p w14:paraId="19C289EA" w14:textId="77777777" w:rsidR="001840D0" w:rsidRDefault="001840D0" w:rsidP="001840D0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wskazanym sprzętem </w:t>
            </w:r>
          </w:p>
          <w:p w14:paraId="269D27DA" w14:textId="5E05D6EF" w:rsidR="00FD4B8D" w:rsidRPr="001840D0" w:rsidRDefault="001840D0" w:rsidP="001840D0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(forma dysponowania np. własność, umowa leasingu, umowa użyczenia itp.) </w:t>
            </w:r>
          </w:p>
        </w:tc>
      </w:tr>
      <w:tr w:rsidR="00FD4B8D" w:rsidRPr="00FD4B8D" w14:paraId="561DF50A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7B38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55B" w14:textId="2F421B78" w:rsidR="00FD4B8D" w:rsidRPr="00FD4B8D" w:rsidRDefault="00C054EE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C054EE">
              <w:rPr>
                <w:rFonts w:asciiTheme="minorHAnsi" w:hAnsiTheme="minorHAnsi" w:cstheme="minorHAnsi"/>
                <w:sz w:val="18"/>
              </w:rPr>
              <w:t>jednym podnośnikiem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EDF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F08B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2BC72346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53BA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F145" w14:textId="6F69FBEF" w:rsidR="00FD4B8D" w:rsidRPr="00FD4B8D" w:rsidRDefault="00C054EE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C054EE">
              <w:rPr>
                <w:rFonts w:asciiTheme="minorHAnsi" w:hAnsiTheme="minorHAnsi" w:cstheme="minorHAnsi"/>
                <w:sz w:val="18"/>
              </w:rPr>
              <w:t>jednym samochodem ciężarowym z napędem na 2 osie, na podwoziu terenowym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B0B9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5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6BC576F8" w14:textId="77777777" w:rsidTr="006F0C13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0D73" w14:textId="1C410F09" w:rsidR="00FD4B8D" w:rsidRPr="00FD4B8D" w:rsidRDefault="00660393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A029" w14:textId="687376F8" w:rsidR="00FD4B8D" w:rsidRPr="00FD4B8D" w:rsidRDefault="00C054EE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C054EE">
              <w:rPr>
                <w:rFonts w:asciiTheme="minorHAnsi" w:hAnsiTheme="minorHAnsi" w:cstheme="minorHAnsi"/>
                <w:sz w:val="18"/>
              </w:rPr>
              <w:t>jednym dźwigiem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254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8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10CCCB6B" w14:textId="77777777" w:rsidTr="006F0C13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6EA" w14:textId="06EA8691" w:rsidR="00FD4B8D" w:rsidRPr="00FD4B8D" w:rsidRDefault="00660393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B5C" w14:textId="69D5CBA0" w:rsidR="00FD4B8D" w:rsidRPr="00FD4B8D" w:rsidRDefault="00C054EE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C054EE">
              <w:rPr>
                <w:rFonts w:asciiTheme="minorHAnsi" w:hAnsiTheme="minorHAnsi" w:cstheme="minorHAnsi"/>
                <w:sz w:val="18"/>
              </w:rPr>
              <w:t>jedną koparką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5C8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7FF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250CEC1D" w14:textId="77777777" w:rsidR="00FD4B8D" w:rsidRDefault="00FD4B8D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5E43C9F1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</w:t>
      </w:r>
      <w:r w:rsidR="006F0C13">
        <w:rPr>
          <w:rFonts w:cstheme="minorHAnsi"/>
          <w:sz w:val="16"/>
          <w:szCs w:val="16"/>
        </w:rPr>
        <w:t>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0307953D" w:rsidR="00535E9B" w:rsidRPr="00A62B4C" w:rsidRDefault="00535E9B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70B6" w14:textId="77777777" w:rsidR="00580FAE" w:rsidRDefault="00580FAE" w:rsidP="00582CE9">
      <w:pPr>
        <w:spacing w:after="0"/>
      </w:pPr>
      <w:r>
        <w:separator/>
      </w:r>
    </w:p>
  </w:endnote>
  <w:endnote w:type="continuationSeparator" w:id="0">
    <w:p w14:paraId="41914F30" w14:textId="77777777" w:rsidR="00580FAE" w:rsidRDefault="00580FA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1CB62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1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2EC0" w14:textId="77777777" w:rsidR="00580FAE" w:rsidRDefault="00580FAE" w:rsidP="00582CE9">
      <w:pPr>
        <w:spacing w:after="0"/>
      </w:pPr>
      <w:r>
        <w:separator/>
      </w:r>
    </w:p>
  </w:footnote>
  <w:footnote w:type="continuationSeparator" w:id="0">
    <w:p w14:paraId="793BB2E1" w14:textId="77777777" w:rsidR="00580FAE" w:rsidRDefault="00580FA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2614" w14:textId="77777777" w:rsidR="00660393" w:rsidRDefault="00660393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787E04F" w14:textId="77777777" w:rsidR="00C054EE" w:rsidRDefault="00C054EE" w:rsidP="00C054E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B502C0" w14:textId="77777777" w:rsidR="00C054EE" w:rsidRDefault="00C054EE" w:rsidP="00C054E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65F3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p w14:paraId="0537679B" w14:textId="77777777" w:rsidR="00C054EE" w:rsidRPr="006B2C28" w:rsidRDefault="00C054EE" w:rsidP="00C054E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</w:t>
          </w: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208132D5" w:rsidR="00347E8D" w:rsidRPr="006B2C28" w:rsidRDefault="00347E8D" w:rsidP="0066039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A3E351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3696851">
    <w:abstractNumId w:val="17"/>
  </w:num>
  <w:num w:numId="2" w16cid:durableId="355277776">
    <w:abstractNumId w:val="7"/>
  </w:num>
  <w:num w:numId="3" w16cid:durableId="1887638943">
    <w:abstractNumId w:val="12"/>
  </w:num>
  <w:num w:numId="4" w16cid:durableId="21324220">
    <w:abstractNumId w:val="19"/>
  </w:num>
  <w:num w:numId="5" w16cid:durableId="1469469133">
    <w:abstractNumId w:val="17"/>
  </w:num>
  <w:num w:numId="6" w16cid:durableId="1608464289">
    <w:abstractNumId w:val="17"/>
  </w:num>
  <w:num w:numId="7" w16cid:durableId="58134154">
    <w:abstractNumId w:val="3"/>
  </w:num>
  <w:num w:numId="8" w16cid:durableId="1802192581">
    <w:abstractNumId w:val="26"/>
  </w:num>
  <w:num w:numId="9" w16cid:durableId="1668551773">
    <w:abstractNumId w:val="16"/>
  </w:num>
  <w:num w:numId="10" w16cid:durableId="181936174">
    <w:abstractNumId w:val="4"/>
  </w:num>
  <w:num w:numId="11" w16cid:durableId="1703823290">
    <w:abstractNumId w:val="13"/>
  </w:num>
  <w:num w:numId="12" w16cid:durableId="1608073321">
    <w:abstractNumId w:val="11"/>
  </w:num>
  <w:num w:numId="13" w16cid:durableId="1153446735">
    <w:abstractNumId w:val="25"/>
  </w:num>
  <w:num w:numId="14" w16cid:durableId="1794320486">
    <w:abstractNumId w:val="21"/>
  </w:num>
  <w:num w:numId="15" w16cid:durableId="1528980840">
    <w:abstractNumId w:val="15"/>
  </w:num>
  <w:num w:numId="16" w16cid:durableId="409929018">
    <w:abstractNumId w:val="9"/>
  </w:num>
  <w:num w:numId="17" w16cid:durableId="847790256">
    <w:abstractNumId w:val="5"/>
  </w:num>
  <w:num w:numId="18" w16cid:durableId="10873886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5194226">
    <w:abstractNumId w:val="0"/>
  </w:num>
  <w:num w:numId="20" w16cid:durableId="488332535">
    <w:abstractNumId w:val="27"/>
  </w:num>
  <w:num w:numId="21" w16cid:durableId="1358458449">
    <w:abstractNumId w:val="1"/>
  </w:num>
  <w:num w:numId="22" w16cid:durableId="294676719">
    <w:abstractNumId w:val="14"/>
  </w:num>
  <w:num w:numId="23" w16cid:durableId="1101681573">
    <w:abstractNumId w:val="10"/>
  </w:num>
  <w:num w:numId="24" w16cid:durableId="1727488231">
    <w:abstractNumId w:val="20"/>
  </w:num>
  <w:num w:numId="25" w16cid:durableId="682166487">
    <w:abstractNumId w:val="24"/>
  </w:num>
  <w:num w:numId="26" w16cid:durableId="405035389">
    <w:abstractNumId w:val="2"/>
  </w:num>
  <w:num w:numId="27" w16cid:durableId="550502979">
    <w:abstractNumId w:val="23"/>
  </w:num>
  <w:num w:numId="28" w16cid:durableId="845676689">
    <w:abstractNumId w:val="22"/>
  </w:num>
  <w:num w:numId="29" w16cid:durableId="169741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159319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29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91F"/>
    <w:rsid w:val="00172B93"/>
    <w:rsid w:val="00175F4C"/>
    <w:rsid w:val="001840D0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52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25D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3F0F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0FA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26808"/>
    <w:rsid w:val="0065322E"/>
    <w:rsid w:val="00655DA8"/>
    <w:rsid w:val="00660237"/>
    <w:rsid w:val="0066039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549"/>
    <w:rsid w:val="006E100D"/>
    <w:rsid w:val="006E2000"/>
    <w:rsid w:val="006E5EF6"/>
    <w:rsid w:val="006F0C13"/>
    <w:rsid w:val="006F3B57"/>
    <w:rsid w:val="006F5F72"/>
    <w:rsid w:val="007013E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AC7"/>
    <w:rsid w:val="00812E3F"/>
    <w:rsid w:val="008130D5"/>
    <w:rsid w:val="0081735D"/>
    <w:rsid w:val="008217CE"/>
    <w:rsid w:val="00827A7E"/>
    <w:rsid w:val="00831596"/>
    <w:rsid w:val="00842578"/>
    <w:rsid w:val="00847B49"/>
    <w:rsid w:val="008521BA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5BE9"/>
    <w:rsid w:val="00936AC2"/>
    <w:rsid w:val="00944154"/>
    <w:rsid w:val="00944BEA"/>
    <w:rsid w:val="00947869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644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4E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530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0FF7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3C4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1840D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225DF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8.docx</dmsv2BaseFileName>
    <dmsv2BaseDisplayName xmlns="http://schemas.microsoft.com/sharepoint/v3">568 - Załącznik nr 8</dmsv2BaseDisplayName>
    <dmsv2SWPP2ObjectNumber xmlns="http://schemas.microsoft.com/sharepoint/v3">POST/DYS/OB/GZ/00568/2026                         </dmsv2SWPP2ObjectNumber>
    <dmsv2SWPP2SumMD5 xmlns="http://schemas.microsoft.com/sharepoint/v3">edf6b89ca3ef90d7d5d714005fbbefd6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PR4UJWENCY6Q-1831129884-8698</_dlc_DocId>
    <_dlc_DocIdUrl xmlns="a19cb1c7-c5c7-46d4-85ae-d83685407bba">
      <Url>https://swpp2.dms.gkpge.pl/sites/42/_layouts/15/DocIdRedir.aspx?ID=PR4UJWENCY6Q-1831129884-8698</Url>
      <Description>PR4UJWENCY6Q-1831129884-8698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E7A272-BD54-4775-BB0D-1B901B08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0F8119-5927-4384-A401-914DBCF049D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C98615-1109-4146-B447-F1606DF5AF4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</cp:revision>
  <cp:lastPrinted>2024-07-15T11:21:00Z</cp:lastPrinted>
  <dcterms:created xsi:type="dcterms:W3CDTF">2026-03-02T08:17:00Z</dcterms:created>
  <dcterms:modified xsi:type="dcterms:W3CDTF">2026-03-02T10:35:00Z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4b36b6fe-2ea7-4a26-803b-6e60e0f7bef8</vt:lpwstr>
  </property>
</Properties>
</file>